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9DA22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7A19DA23" w14:textId="43CC59AD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 xml:space="preserve">act in accordance with Clause 24 (Changing the </w:t>
      </w:r>
      <w:r w:rsidR="00F34A7A">
        <w:rPr>
          <w:rFonts w:ascii="Arial" w:hAnsi="Arial"/>
          <w:sz w:val="24"/>
        </w:rPr>
        <w:t>c</w:t>
      </w:r>
      <w:r w:rsidRPr="009D654B">
        <w:rPr>
          <w:rFonts w:ascii="Arial" w:hAnsi="Arial"/>
          <w:sz w:val="24"/>
        </w:rPr>
        <w:t>ontract)</w:t>
      </w:r>
      <w:r w:rsidR="00EF5428">
        <w:rPr>
          <w:rFonts w:ascii="Arial" w:hAnsi="Arial"/>
          <w:sz w:val="24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7A19DA25" w14:textId="77777777" w:rsidTr="004D57DD">
        <w:tc>
          <w:tcPr>
            <w:tcW w:w="8982" w:type="dxa"/>
            <w:gridSpan w:val="3"/>
          </w:tcPr>
          <w:p w14:paraId="7A19DA24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7A19DA2A" w14:textId="77777777" w:rsidTr="004D57DD">
        <w:trPr>
          <w:trHeight w:val="1174"/>
        </w:trPr>
        <w:tc>
          <w:tcPr>
            <w:tcW w:w="2938" w:type="dxa"/>
          </w:tcPr>
          <w:p w14:paraId="7A19DA26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7A19DA27" w14:textId="2720662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 xml:space="preserve">CCS” </w:t>
            </w:r>
            <w:r w:rsidR="00EF5428">
              <w:rPr>
                <w:rFonts w:ascii="Arial" w:hAnsi="Arial"/>
                <w:b/>
                <w:bCs/>
                <w:sz w:val="20"/>
                <w:szCs w:val="20"/>
              </w:rPr>
              <w:t>/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 xml:space="preserve">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7A19DA2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7A19DA29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7A19DA2D" w14:textId="77777777" w:rsidTr="004D57DD">
        <w:tc>
          <w:tcPr>
            <w:tcW w:w="2938" w:type="dxa"/>
          </w:tcPr>
          <w:p w14:paraId="7A19DA2B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7A19DA2C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7A19DA30" w14:textId="77777777" w:rsidTr="004D57DD">
        <w:tc>
          <w:tcPr>
            <w:tcW w:w="2938" w:type="dxa"/>
          </w:tcPr>
          <w:p w14:paraId="7A19DA2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7A19DA2F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240749" w:rsidRPr="00BC435A" w14:paraId="36077E99" w14:textId="77777777" w:rsidTr="004D57DD">
        <w:tc>
          <w:tcPr>
            <w:tcW w:w="2938" w:type="dxa"/>
          </w:tcPr>
          <w:p w14:paraId="457B953F" w14:textId="437F1F61" w:rsidR="00240749" w:rsidRPr="004D57DD" w:rsidRDefault="00085B93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085B93">
              <w:rPr>
                <w:rFonts w:ascii="Arial" w:hAnsi="Arial"/>
                <w:b/>
                <w:sz w:val="20"/>
                <w:szCs w:val="20"/>
              </w:rPr>
              <w:t>[</w:t>
            </w:r>
            <w:r w:rsidR="00240749">
              <w:rPr>
                <w:rFonts w:ascii="Arial" w:hAnsi="Arial"/>
                <w:sz w:val="20"/>
                <w:szCs w:val="20"/>
              </w:rPr>
              <w:t>Statement of Work (SOW) reference:</w:t>
            </w:r>
            <w:r w:rsidRPr="00085B93">
              <w:rPr>
                <w:rFonts w:ascii="Arial" w:hAnsi="Arial"/>
                <w:b/>
                <w:sz w:val="20"/>
                <w:szCs w:val="20"/>
              </w:rPr>
              <w:t>]</w:t>
            </w:r>
          </w:p>
        </w:tc>
        <w:tc>
          <w:tcPr>
            <w:tcW w:w="6044" w:type="dxa"/>
            <w:gridSpan w:val="2"/>
          </w:tcPr>
          <w:p w14:paraId="31196369" w14:textId="118AC779" w:rsidR="00240749" w:rsidRDefault="00240749" w:rsidP="00240749">
            <w:pPr>
              <w:pStyle w:val="TableNormal1"/>
              <w:ind w:left="0"/>
              <w:rPr>
                <w:rFonts w:ascii="Arial" w:hAnsi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FA7555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240749">
              <w:rPr>
                <w:rFonts w:ascii="Arial" w:hAnsi="Arial"/>
                <w:bCs/>
                <w:sz w:val="20"/>
                <w:szCs w:val="20"/>
              </w:rPr>
              <w:t>SOW</w:t>
            </w:r>
            <w:r>
              <w:rPr>
                <w:rFonts w:ascii="Arial" w:hAnsi="Arial"/>
                <w:sz w:val="20"/>
                <w:szCs w:val="20"/>
              </w:rPr>
              <w:t xml:space="preserve"> reference number</w:t>
            </w:r>
            <w:r w:rsidR="00FA7555">
              <w:rPr>
                <w:rFonts w:ascii="Arial" w:hAnsi="Arial"/>
                <w:sz w:val="20"/>
                <w:szCs w:val="20"/>
              </w:rPr>
              <w:t xml:space="preserve"> and title</w:t>
            </w:r>
            <w:r w:rsidR="009F1E45">
              <w:rPr>
                <w:rFonts w:ascii="Arial" w:hAnsi="Arial"/>
                <w:sz w:val="20"/>
                <w:szCs w:val="20"/>
              </w:rPr>
              <w:t xml:space="preserve"> (if applicable)</w:t>
            </w:r>
            <w:r w:rsidR="008A63DA">
              <w:rPr>
                <w:rFonts w:ascii="Arial" w:hAnsi="Arial"/>
                <w:sz w:val="20"/>
                <w:szCs w:val="20"/>
              </w:rPr>
              <w:t xml:space="preserve"> or delete row</w:t>
            </w:r>
            <w:r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9402BA" w:rsidRPr="00BC435A" w14:paraId="4D1ACC6F" w14:textId="77777777" w:rsidTr="004D57DD">
        <w:tc>
          <w:tcPr>
            <w:tcW w:w="2938" w:type="dxa"/>
          </w:tcPr>
          <w:p w14:paraId="114C291A" w14:textId="3741EF75" w:rsidR="009402BA" w:rsidRDefault="00085B93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74FC7">
              <w:rPr>
                <w:rFonts w:ascii="Arial" w:hAnsi="Arial"/>
                <w:b/>
                <w:sz w:val="20"/>
                <w:szCs w:val="20"/>
              </w:rPr>
              <w:t>[</w:t>
            </w:r>
            <w:r w:rsidR="009402BA">
              <w:rPr>
                <w:rFonts w:ascii="Arial" w:hAnsi="Arial"/>
                <w:sz w:val="20"/>
                <w:szCs w:val="20"/>
              </w:rPr>
              <w:t>B</w:t>
            </w:r>
            <w:r w:rsidR="0068014E">
              <w:rPr>
                <w:rFonts w:ascii="Arial" w:hAnsi="Arial"/>
                <w:sz w:val="20"/>
                <w:szCs w:val="20"/>
              </w:rPr>
              <w:t>uyer reference:</w:t>
            </w:r>
            <w:r w:rsidRPr="00774FC7">
              <w:rPr>
                <w:rFonts w:ascii="Arial" w:hAnsi="Arial"/>
                <w:b/>
                <w:sz w:val="20"/>
                <w:szCs w:val="20"/>
              </w:rPr>
              <w:t>]</w:t>
            </w:r>
          </w:p>
        </w:tc>
        <w:tc>
          <w:tcPr>
            <w:tcW w:w="6044" w:type="dxa"/>
            <w:gridSpan w:val="2"/>
          </w:tcPr>
          <w:p w14:paraId="31D17FA6" w14:textId="7C0CC7CC" w:rsidR="009402BA" w:rsidRDefault="0068014E" w:rsidP="00240749">
            <w:pPr>
              <w:pStyle w:val="TableNormal1"/>
              <w:ind w:left="0"/>
              <w:rPr>
                <w:rFonts w:ascii="Arial" w:hAnsi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DA7AB7" w:rsidRPr="00DA7AB7">
              <w:rPr>
                <w:rFonts w:ascii="Arial" w:hAnsi="Arial"/>
                <w:bCs/>
                <w:sz w:val="20"/>
                <w:szCs w:val="20"/>
              </w:rPr>
              <w:t>cost centre/portfolio codes as appropriate</w:t>
            </w:r>
            <w:r w:rsidR="00DA7AB7">
              <w:rPr>
                <w:rFonts w:ascii="Arial" w:hAnsi="Arial"/>
                <w:b/>
                <w:sz w:val="20"/>
                <w:szCs w:val="20"/>
              </w:rPr>
              <w:t>]</w:t>
            </w:r>
          </w:p>
        </w:tc>
      </w:tr>
      <w:tr w:rsidR="00240749" w:rsidRPr="00BC435A" w14:paraId="7A19DA32" w14:textId="77777777" w:rsidTr="004D57DD">
        <w:tc>
          <w:tcPr>
            <w:tcW w:w="8982" w:type="dxa"/>
            <w:gridSpan w:val="3"/>
          </w:tcPr>
          <w:p w14:paraId="7A19DA31" w14:textId="77777777" w:rsidR="00240749" w:rsidRPr="004D57DD" w:rsidRDefault="00240749" w:rsidP="00240749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240749" w:rsidRPr="00BC435A" w14:paraId="7A19DA35" w14:textId="77777777" w:rsidTr="004D57DD">
        <w:tc>
          <w:tcPr>
            <w:tcW w:w="2938" w:type="dxa"/>
          </w:tcPr>
          <w:p w14:paraId="7A19DA33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7A19DA34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240749" w:rsidRPr="00BC435A" w14:paraId="7A19DA38" w14:textId="77777777" w:rsidTr="004D57DD">
        <w:tc>
          <w:tcPr>
            <w:tcW w:w="2938" w:type="dxa"/>
          </w:tcPr>
          <w:p w14:paraId="7A19DA36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7A19DA37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240749" w:rsidRPr="00BC435A" w14:paraId="7A19DA3B" w14:textId="77777777" w:rsidTr="004D57DD">
        <w:tc>
          <w:tcPr>
            <w:tcW w:w="2938" w:type="dxa"/>
          </w:tcPr>
          <w:p w14:paraId="7A19DA39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7A19DA3A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240749" w:rsidRPr="00BC435A" w14:paraId="7A19DA3E" w14:textId="77777777" w:rsidTr="004D57DD">
        <w:tc>
          <w:tcPr>
            <w:tcW w:w="2938" w:type="dxa"/>
          </w:tcPr>
          <w:p w14:paraId="7A19DA3C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A19DA3D" w14:textId="706CA803" w:rsidR="00240749" w:rsidRPr="004D57DD" w:rsidRDefault="00085B93" w:rsidP="00085B93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detail here or use Annex 1 below]</w:t>
            </w:r>
            <w:bookmarkStart w:id="0" w:name="_GoBack"/>
            <w:bookmarkEnd w:id="0"/>
          </w:p>
        </w:tc>
      </w:tr>
      <w:tr w:rsidR="00240749" w:rsidRPr="00BC435A" w14:paraId="7A19DA41" w14:textId="77777777" w:rsidTr="004D57DD">
        <w:tc>
          <w:tcPr>
            <w:tcW w:w="2938" w:type="dxa"/>
          </w:tcPr>
          <w:p w14:paraId="7A19DA3F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A19DA40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240749" w:rsidRPr="00BC435A" w14:paraId="7A19DA44" w14:textId="77777777" w:rsidTr="00E83494">
        <w:trPr>
          <w:trHeight w:val="718"/>
        </w:trPr>
        <w:tc>
          <w:tcPr>
            <w:tcW w:w="2938" w:type="dxa"/>
          </w:tcPr>
          <w:p w14:paraId="7A19DA42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7A19DA43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240749" w:rsidRPr="00BC435A" w14:paraId="7A19DA46" w14:textId="77777777" w:rsidTr="009D654B">
        <w:trPr>
          <w:trHeight w:val="285"/>
        </w:trPr>
        <w:tc>
          <w:tcPr>
            <w:tcW w:w="8982" w:type="dxa"/>
            <w:gridSpan w:val="3"/>
          </w:tcPr>
          <w:p w14:paraId="7A19DA45" w14:textId="77777777" w:rsidR="00240749" w:rsidRPr="004D57DD" w:rsidRDefault="00240749" w:rsidP="00240749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240749" w:rsidRPr="00BC435A" w14:paraId="7A19DA49" w14:textId="77777777" w:rsidTr="004D57DD">
        <w:tc>
          <w:tcPr>
            <w:tcW w:w="2938" w:type="dxa"/>
          </w:tcPr>
          <w:p w14:paraId="7A19DA47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7A19DA48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240749" w:rsidRPr="00BC435A" w14:paraId="7A19DA4B" w14:textId="77777777" w:rsidTr="009D654B">
        <w:trPr>
          <w:trHeight w:val="469"/>
        </w:trPr>
        <w:tc>
          <w:tcPr>
            <w:tcW w:w="8982" w:type="dxa"/>
            <w:gridSpan w:val="3"/>
          </w:tcPr>
          <w:p w14:paraId="7A19DA4A" w14:textId="77777777" w:rsidR="00240749" w:rsidRPr="004D57DD" w:rsidRDefault="00240749" w:rsidP="00240749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240749" w:rsidRPr="00BC435A" w14:paraId="7A19DA4F" w14:textId="77777777" w:rsidTr="004D57DD">
        <w:tc>
          <w:tcPr>
            <w:tcW w:w="2938" w:type="dxa"/>
          </w:tcPr>
          <w:p w14:paraId="7A19DA4C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7A19DA4D" w14:textId="77777777" w:rsidR="00240749" w:rsidRPr="004D57DD" w:rsidRDefault="00240749" w:rsidP="00240749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2EA39A6E" w14:textId="77777777" w:rsidR="00240749" w:rsidRDefault="00240749" w:rsidP="00240749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  <w:p w14:paraId="7A19DA4E" w14:textId="1641A6EE" w:rsidR="003519BA" w:rsidRPr="004D57DD" w:rsidRDefault="003519BA" w:rsidP="00240749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[reference Annex 1 </w:t>
            </w:r>
            <w:r w:rsidRPr="003519BA">
              <w:rPr>
                <w:rFonts w:ascii="Arial" w:hAnsi="Arial"/>
                <w:bCs/>
                <w:sz w:val="20"/>
                <w:szCs w:val="20"/>
              </w:rPr>
              <w:t>as appropriate</w:t>
            </w:r>
            <w:r>
              <w:rPr>
                <w:rFonts w:ascii="Arial" w:hAnsi="Arial"/>
                <w:b/>
                <w:sz w:val="20"/>
                <w:szCs w:val="20"/>
              </w:rPr>
              <w:t>]</w:t>
            </w:r>
          </w:p>
        </w:tc>
      </w:tr>
      <w:tr w:rsidR="00240749" w:rsidRPr="00BC435A" w14:paraId="7A19DA53" w14:textId="77777777" w:rsidTr="004D57DD">
        <w:tc>
          <w:tcPr>
            <w:tcW w:w="2938" w:type="dxa"/>
            <w:vMerge w:val="restart"/>
          </w:tcPr>
          <w:p w14:paraId="7A19DA50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7A19DA51" w14:textId="77777777" w:rsidR="00240749" w:rsidRPr="004D57DD" w:rsidRDefault="00240749" w:rsidP="00240749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7A19DA52" w14:textId="77777777" w:rsidR="00240749" w:rsidRPr="004D57DD" w:rsidRDefault="00240749" w:rsidP="00240749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240749" w:rsidRPr="00BC435A" w14:paraId="7A19DA57" w14:textId="77777777" w:rsidTr="004D57DD">
        <w:tc>
          <w:tcPr>
            <w:tcW w:w="2938" w:type="dxa"/>
            <w:vMerge/>
          </w:tcPr>
          <w:p w14:paraId="7A19DA54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A19DA55" w14:textId="77777777" w:rsidR="00240749" w:rsidRPr="004D57DD" w:rsidRDefault="00240749" w:rsidP="00240749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7A19DA56" w14:textId="77777777" w:rsidR="00240749" w:rsidRPr="009D654B" w:rsidRDefault="00240749" w:rsidP="00240749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240749" w:rsidRPr="00BC435A" w14:paraId="7A19DA5B" w14:textId="77777777" w:rsidTr="004D57DD">
        <w:tc>
          <w:tcPr>
            <w:tcW w:w="2938" w:type="dxa"/>
            <w:vMerge/>
          </w:tcPr>
          <w:p w14:paraId="7A19DA58" w14:textId="77777777" w:rsidR="00240749" w:rsidRPr="004D57DD" w:rsidRDefault="00240749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A19DA59" w14:textId="77777777" w:rsidR="00240749" w:rsidRPr="004D57DD" w:rsidRDefault="00240749" w:rsidP="00240749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7A19DA5A" w14:textId="77777777" w:rsidR="00240749" w:rsidRPr="004D57DD" w:rsidRDefault="00240749" w:rsidP="00240749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687FAD" w:rsidRPr="00BC435A" w14:paraId="644563F2" w14:textId="77777777" w:rsidTr="00E36580">
        <w:tc>
          <w:tcPr>
            <w:tcW w:w="2938" w:type="dxa"/>
          </w:tcPr>
          <w:p w14:paraId="234B52C9" w14:textId="0F55FC4C" w:rsidR="00687FAD" w:rsidRPr="004D57DD" w:rsidRDefault="00085B93" w:rsidP="0024074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774FC7">
              <w:rPr>
                <w:rFonts w:ascii="Arial" w:hAnsi="Arial"/>
                <w:b/>
                <w:sz w:val="20"/>
                <w:szCs w:val="20"/>
              </w:rPr>
              <w:t>[</w:t>
            </w:r>
            <w:r w:rsidR="00687FAD">
              <w:rPr>
                <w:rFonts w:ascii="Arial" w:hAnsi="Arial"/>
                <w:sz w:val="20"/>
                <w:szCs w:val="20"/>
              </w:rPr>
              <w:t>Timescale variation/s:</w:t>
            </w:r>
            <w:r w:rsidRPr="00774FC7">
              <w:rPr>
                <w:rFonts w:ascii="Arial" w:hAnsi="Arial"/>
                <w:b/>
                <w:sz w:val="20"/>
                <w:szCs w:val="20"/>
              </w:rPr>
              <w:t>]</w:t>
            </w:r>
          </w:p>
        </w:tc>
        <w:tc>
          <w:tcPr>
            <w:tcW w:w="6044" w:type="dxa"/>
            <w:gridSpan w:val="2"/>
          </w:tcPr>
          <w:p w14:paraId="54B2A3DE" w14:textId="745329E5" w:rsidR="00687FAD" w:rsidRPr="004D57DD" w:rsidRDefault="00687FAD" w:rsidP="00240749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78B3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r w:rsidRPr="00774FC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insert</w:t>
            </w:r>
            <w:r>
              <w:rPr>
                <w:rFonts w:ascii="Arial" w:hAnsi="Arial" w:cs="Arial"/>
                <w:sz w:val="20"/>
                <w:szCs w:val="20"/>
              </w:rPr>
              <w:t xml:space="preserve"> changes to </w:t>
            </w:r>
            <w:r w:rsidR="008778B3">
              <w:rPr>
                <w:rFonts w:ascii="Arial" w:hAnsi="Arial" w:cs="Arial"/>
                <w:sz w:val="20"/>
                <w:szCs w:val="20"/>
              </w:rPr>
              <w:t>dates/</w:t>
            </w:r>
            <w:r>
              <w:rPr>
                <w:rFonts w:ascii="Arial" w:hAnsi="Arial" w:cs="Arial"/>
                <w:sz w:val="20"/>
                <w:szCs w:val="20"/>
              </w:rPr>
              <w:t>milestones</w:t>
            </w:r>
            <w:r w:rsidR="008A63DA">
              <w:rPr>
                <w:rFonts w:ascii="Arial" w:hAnsi="Arial" w:cs="Arial"/>
                <w:sz w:val="20"/>
                <w:szCs w:val="20"/>
              </w:rPr>
              <w:t xml:space="preserve"> or delete row</w:t>
            </w:r>
            <w:r w:rsidR="008778B3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7A19DA5C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7A19DA5D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7A19DA5E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19DA5F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7A19DA62" w14:textId="77777777">
        <w:tc>
          <w:tcPr>
            <w:tcW w:w="2210" w:type="dxa"/>
            <w:tcBorders>
              <w:bottom w:val="nil"/>
            </w:tcBorders>
          </w:tcPr>
          <w:p w14:paraId="7A19DA6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7A19DA6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65" w14:textId="77777777">
        <w:tc>
          <w:tcPr>
            <w:tcW w:w="2210" w:type="dxa"/>
            <w:tcBorders>
              <w:top w:val="nil"/>
              <w:bottom w:val="nil"/>
            </w:tcBorders>
          </w:tcPr>
          <w:p w14:paraId="7A19DA6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7A19DA6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68" w14:textId="77777777">
        <w:tc>
          <w:tcPr>
            <w:tcW w:w="2210" w:type="dxa"/>
            <w:tcBorders>
              <w:top w:val="nil"/>
              <w:bottom w:val="nil"/>
            </w:tcBorders>
          </w:tcPr>
          <w:p w14:paraId="7A19DA66" w14:textId="1842934E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 xml:space="preserve">Name (in </w:t>
            </w:r>
            <w:r w:rsidR="00EF5428">
              <w:rPr>
                <w:rFonts w:ascii="Arial" w:hAnsi="Arial"/>
                <w:sz w:val="20"/>
                <w:szCs w:val="20"/>
              </w:rPr>
              <w:t>c</w:t>
            </w:r>
            <w:r w:rsidRPr="00BC435A">
              <w:rPr>
                <w:rFonts w:ascii="Arial" w:hAnsi="Arial"/>
                <w:sz w:val="20"/>
                <w:szCs w:val="20"/>
              </w:rPr>
              <w:t>apitals)</w:t>
            </w:r>
          </w:p>
        </w:tc>
        <w:tc>
          <w:tcPr>
            <w:tcW w:w="5940" w:type="dxa"/>
          </w:tcPr>
          <w:p w14:paraId="7A19DA6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8C38D5" w:rsidRPr="00BC435A" w14:paraId="293B2EFD" w14:textId="77777777">
        <w:tc>
          <w:tcPr>
            <w:tcW w:w="2210" w:type="dxa"/>
            <w:tcBorders>
              <w:top w:val="nil"/>
              <w:bottom w:val="nil"/>
            </w:tcBorders>
          </w:tcPr>
          <w:p w14:paraId="354B048B" w14:textId="4B109155" w:rsidR="008C38D5" w:rsidRPr="00BC435A" w:rsidRDefault="00BE7D9A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Job Title</w:t>
            </w:r>
          </w:p>
        </w:tc>
        <w:tc>
          <w:tcPr>
            <w:tcW w:w="5940" w:type="dxa"/>
          </w:tcPr>
          <w:p w14:paraId="19FA0FC1" w14:textId="77777777" w:rsidR="008C38D5" w:rsidRPr="00BC435A" w:rsidRDefault="008C38D5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6B" w14:textId="77777777">
        <w:tc>
          <w:tcPr>
            <w:tcW w:w="2210" w:type="dxa"/>
            <w:tcBorders>
              <w:top w:val="nil"/>
              <w:bottom w:val="nil"/>
            </w:tcBorders>
          </w:tcPr>
          <w:p w14:paraId="7A19DA6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7A19DA6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6E" w14:textId="77777777">
        <w:tc>
          <w:tcPr>
            <w:tcW w:w="2210" w:type="dxa"/>
            <w:tcBorders>
              <w:top w:val="nil"/>
            </w:tcBorders>
          </w:tcPr>
          <w:p w14:paraId="7A19DA6C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7A19DA6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A19DA6F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7A19DA72" w14:textId="77777777">
        <w:tc>
          <w:tcPr>
            <w:tcW w:w="2208" w:type="dxa"/>
            <w:tcBorders>
              <w:bottom w:val="nil"/>
            </w:tcBorders>
          </w:tcPr>
          <w:p w14:paraId="7A19DA7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7A19DA7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75" w14:textId="77777777">
        <w:tc>
          <w:tcPr>
            <w:tcW w:w="2208" w:type="dxa"/>
            <w:tcBorders>
              <w:top w:val="nil"/>
              <w:bottom w:val="nil"/>
            </w:tcBorders>
          </w:tcPr>
          <w:p w14:paraId="7A19DA7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A19DA7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78" w14:textId="77777777">
        <w:tc>
          <w:tcPr>
            <w:tcW w:w="2208" w:type="dxa"/>
            <w:tcBorders>
              <w:top w:val="nil"/>
              <w:bottom w:val="nil"/>
            </w:tcBorders>
          </w:tcPr>
          <w:p w14:paraId="7A19DA76" w14:textId="1C06F00D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 xml:space="preserve">Name (in </w:t>
            </w:r>
            <w:r w:rsidR="00EF5428">
              <w:rPr>
                <w:rFonts w:ascii="Arial" w:hAnsi="Arial"/>
                <w:sz w:val="20"/>
                <w:szCs w:val="20"/>
              </w:rPr>
              <w:t>c</w:t>
            </w:r>
            <w:r w:rsidRPr="00BC435A">
              <w:rPr>
                <w:rFonts w:ascii="Arial" w:hAnsi="Arial"/>
                <w:sz w:val="20"/>
                <w:szCs w:val="20"/>
              </w:rPr>
              <w:t>apitals)</w:t>
            </w:r>
          </w:p>
        </w:tc>
        <w:tc>
          <w:tcPr>
            <w:tcW w:w="5980" w:type="dxa"/>
          </w:tcPr>
          <w:p w14:paraId="7A19DA7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BE7D9A" w:rsidRPr="00BC435A" w14:paraId="005B0E96" w14:textId="77777777">
        <w:tc>
          <w:tcPr>
            <w:tcW w:w="2208" w:type="dxa"/>
            <w:tcBorders>
              <w:top w:val="nil"/>
              <w:bottom w:val="nil"/>
            </w:tcBorders>
          </w:tcPr>
          <w:p w14:paraId="24EB13C7" w14:textId="3E018884" w:rsidR="00BE7D9A" w:rsidRPr="00BC435A" w:rsidRDefault="00BE7D9A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Job Title</w:t>
            </w:r>
          </w:p>
        </w:tc>
        <w:tc>
          <w:tcPr>
            <w:tcW w:w="5980" w:type="dxa"/>
          </w:tcPr>
          <w:p w14:paraId="69626F77" w14:textId="77777777" w:rsidR="00BE7D9A" w:rsidRPr="00BC435A" w:rsidRDefault="00BE7D9A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A19DA7B" w14:textId="77777777">
        <w:tc>
          <w:tcPr>
            <w:tcW w:w="2208" w:type="dxa"/>
            <w:tcBorders>
              <w:top w:val="nil"/>
              <w:bottom w:val="nil"/>
            </w:tcBorders>
          </w:tcPr>
          <w:p w14:paraId="7A19DA7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A19DA7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A19DA7C" w14:textId="77777777" w:rsidR="00350AC9" w:rsidRDefault="00350AC9">
      <w:pPr>
        <w:rPr>
          <w:rFonts w:ascii="Arial" w:hAnsi="Arial"/>
          <w:sz w:val="20"/>
          <w:szCs w:val="20"/>
        </w:rPr>
      </w:pPr>
    </w:p>
    <w:p w14:paraId="7A19DA7D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A19DA7E" w14:textId="3D9266F7" w:rsidR="00E66D32" w:rsidRDefault="00B71260">
      <w:pPr>
        <w:rPr>
          <w:rFonts w:ascii="Arial" w:hAnsi="Arial"/>
          <w:b/>
          <w:bCs/>
          <w:sz w:val="20"/>
          <w:szCs w:val="20"/>
        </w:rPr>
      </w:pPr>
      <w:r w:rsidRPr="00B71260">
        <w:rPr>
          <w:rFonts w:ascii="Arial" w:hAnsi="Arial"/>
          <w:b/>
          <w:bCs/>
          <w:sz w:val="20"/>
          <w:szCs w:val="20"/>
        </w:rPr>
        <w:lastRenderedPageBreak/>
        <w:t>A</w:t>
      </w:r>
      <w:r>
        <w:rPr>
          <w:rFonts w:ascii="Arial" w:hAnsi="Arial"/>
          <w:b/>
          <w:bCs/>
          <w:sz w:val="20"/>
          <w:szCs w:val="20"/>
        </w:rPr>
        <w:t>NNEX</w:t>
      </w:r>
      <w:r w:rsidRPr="00B71260">
        <w:rPr>
          <w:rFonts w:ascii="Arial" w:hAnsi="Arial"/>
          <w:b/>
          <w:bCs/>
          <w:sz w:val="20"/>
          <w:szCs w:val="20"/>
        </w:rPr>
        <w:t xml:space="preserve"> 1</w:t>
      </w:r>
    </w:p>
    <w:p w14:paraId="3484E4AD" w14:textId="6EA0F777" w:rsidR="00B71260" w:rsidRPr="00B71260" w:rsidRDefault="003519BA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[</w:t>
      </w:r>
      <w:r w:rsidR="00085B93" w:rsidRPr="00774FC7">
        <w:rPr>
          <w:rFonts w:ascii="Arial" w:hAnsi="Arial"/>
          <w:b/>
          <w:bCs/>
          <w:sz w:val="20"/>
          <w:szCs w:val="20"/>
          <w:highlight w:val="yellow"/>
        </w:rPr>
        <w:t>insert</w:t>
      </w:r>
      <w:r w:rsidR="00085B93">
        <w:rPr>
          <w:rFonts w:ascii="Arial" w:hAnsi="Arial"/>
          <w:b/>
          <w:bCs/>
          <w:sz w:val="20"/>
          <w:szCs w:val="20"/>
        </w:rPr>
        <w:t xml:space="preserve"> </w:t>
      </w:r>
      <w:r w:rsidRPr="00774FC7">
        <w:rPr>
          <w:rFonts w:ascii="Arial" w:hAnsi="Arial"/>
          <w:bCs/>
          <w:sz w:val="20"/>
          <w:szCs w:val="20"/>
        </w:rPr>
        <w:t>details as required</w:t>
      </w:r>
      <w:r>
        <w:rPr>
          <w:rFonts w:ascii="Arial" w:hAnsi="Arial"/>
          <w:b/>
          <w:bCs/>
          <w:sz w:val="20"/>
          <w:szCs w:val="20"/>
        </w:rPr>
        <w:t>]</w:t>
      </w:r>
    </w:p>
    <w:sectPr w:rsidR="00B71260" w:rsidRPr="00B71260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CEE92" w14:textId="77777777" w:rsidR="00875F2C" w:rsidRDefault="00875F2C">
      <w:pPr>
        <w:spacing w:after="0"/>
      </w:pPr>
      <w:r>
        <w:separator/>
      </w:r>
    </w:p>
  </w:endnote>
  <w:endnote w:type="continuationSeparator" w:id="0">
    <w:p w14:paraId="7817614D" w14:textId="77777777" w:rsidR="00875F2C" w:rsidRDefault="00875F2C">
      <w:pPr>
        <w:spacing w:after="0"/>
      </w:pPr>
      <w:r>
        <w:continuationSeparator/>
      </w:r>
    </w:p>
  </w:endnote>
  <w:endnote w:type="continuationNotice" w:id="1">
    <w:p w14:paraId="01471422" w14:textId="77777777" w:rsidR="00875F2C" w:rsidRDefault="00875F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9DA85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7A19DA86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A19DA87" w14:textId="5CC24B81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45344C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A19DA88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9DA8B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C821A7">
      <w:rPr>
        <w:rFonts w:ascii="Arial" w:hAnsi="Arial"/>
        <w:sz w:val="20"/>
        <w:szCs w:val="20"/>
      </w:rPr>
      <w:t>6221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7A19DA8C" w14:textId="00BA1A66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45344C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A19DA8D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9C3F1" w14:textId="77777777" w:rsidR="00875F2C" w:rsidRDefault="00875F2C">
      <w:pPr>
        <w:spacing w:after="0"/>
      </w:pPr>
      <w:r>
        <w:separator/>
      </w:r>
    </w:p>
  </w:footnote>
  <w:footnote w:type="continuationSeparator" w:id="0">
    <w:p w14:paraId="35332D00" w14:textId="77777777" w:rsidR="00875F2C" w:rsidRDefault="00875F2C">
      <w:pPr>
        <w:spacing w:after="0"/>
      </w:pPr>
      <w:r>
        <w:continuationSeparator/>
      </w:r>
    </w:p>
  </w:footnote>
  <w:footnote w:type="continuationNotice" w:id="1">
    <w:p w14:paraId="782A4BA0" w14:textId="77777777" w:rsidR="00875F2C" w:rsidRDefault="00875F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9DA83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7A19DA8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9DA89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A19DA8A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85B93"/>
    <w:rsid w:val="001C64D0"/>
    <w:rsid w:val="001E6908"/>
    <w:rsid w:val="00240749"/>
    <w:rsid w:val="002870BB"/>
    <w:rsid w:val="00350AC9"/>
    <w:rsid w:val="003519BA"/>
    <w:rsid w:val="00367D6F"/>
    <w:rsid w:val="00380008"/>
    <w:rsid w:val="003C046F"/>
    <w:rsid w:val="0045344C"/>
    <w:rsid w:val="004A066C"/>
    <w:rsid w:val="004D57DD"/>
    <w:rsid w:val="005675C8"/>
    <w:rsid w:val="00593C97"/>
    <w:rsid w:val="0068014E"/>
    <w:rsid w:val="00687FAD"/>
    <w:rsid w:val="006908DB"/>
    <w:rsid w:val="00766CDF"/>
    <w:rsid w:val="00774FC7"/>
    <w:rsid w:val="007B012D"/>
    <w:rsid w:val="007C62C4"/>
    <w:rsid w:val="008621C3"/>
    <w:rsid w:val="00875F2C"/>
    <w:rsid w:val="008778B3"/>
    <w:rsid w:val="008A63DA"/>
    <w:rsid w:val="008B267C"/>
    <w:rsid w:val="008C38D5"/>
    <w:rsid w:val="00901BA7"/>
    <w:rsid w:val="009402BA"/>
    <w:rsid w:val="00997D96"/>
    <w:rsid w:val="009D654B"/>
    <w:rsid w:val="009F1E45"/>
    <w:rsid w:val="00A27F12"/>
    <w:rsid w:val="00A67FEE"/>
    <w:rsid w:val="00AC372C"/>
    <w:rsid w:val="00B71260"/>
    <w:rsid w:val="00BA20E7"/>
    <w:rsid w:val="00BC435A"/>
    <w:rsid w:val="00BC6C67"/>
    <w:rsid w:val="00BE7D9A"/>
    <w:rsid w:val="00C4457C"/>
    <w:rsid w:val="00C62FF5"/>
    <w:rsid w:val="00C77743"/>
    <w:rsid w:val="00C821A7"/>
    <w:rsid w:val="00CD7247"/>
    <w:rsid w:val="00D40EC0"/>
    <w:rsid w:val="00D54A1D"/>
    <w:rsid w:val="00D607FD"/>
    <w:rsid w:val="00D85485"/>
    <w:rsid w:val="00DA7AB7"/>
    <w:rsid w:val="00E66D32"/>
    <w:rsid w:val="00E80AE6"/>
    <w:rsid w:val="00E83494"/>
    <w:rsid w:val="00EE2E7C"/>
    <w:rsid w:val="00EF5428"/>
    <w:rsid w:val="00F156D8"/>
    <w:rsid w:val="00F34A7A"/>
    <w:rsid w:val="00F71292"/>
    <w:rsid w:val="00FA7555"/>
    <w:rsid w:val="00FC3642"/>
    <w:rsid w:val="00FE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A19D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EBB98DB690C54A88A491298E3AFEFC" ma:contentTypeVersion="4" ma:contentTypeDescription="Create a new document." ma:contentTypeScope="" ma:versionID="64f9f5ba43a6d580e6f954cb17dcf926">
  <xsd:schema xmlns:xsd="http://www.w3.org/2001/XMLSchema" xmlns:xs="http://www.w3.org/2001/XMLSchema" xmlns:p="http://schemas.microsoft.com/office/2006/metadata/properties" xmlns:ns2="4e54d426-3d83-4661-9a9f-e9903de7d154" targetNamespace="http://schemas.microsoft.com/office/2006/metadata/properties" ma:root="true" ma:fieldsID="9890cd29790c644525b1bb9009067cc8" ns2:_="">
    <xsd:import namespace="4e54d426-3d83-4661-9a9f-e9903de7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4d426-3d83-4661-9a9f-e9903de7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E4A40-9126-469E-B018-B4C53E453B89}">
  <ds:schemaRefs>
    <ds:schemaRef ds:uri="http://purl.org/dc/terms/"/>
    <ds:schemaRef ds:uri="4e54d426-3d83-4661-9a9f-e9903de7d15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9B1CD5-F536-4032-90E0-EFD3C02B0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D8D05-847D-4C5B-8959-77FF4A97B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4d426-3d83-4661-9a9f-e9903de7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3EFE85E6</Template>
  <TotalTime>0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2020-08-17T15:24:00Z</dcterms:created>
  <dcterms:modified xsi:type="dcterms:W3CDTF">2020-08-17T15:24:00Z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0x010100CAEBB98DB690C54A88A491298E3AFEFC</vt:lpwstr>
  </property>
</Properties>
</file>